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6785E" w14:textId="71C5DAEA" w:rsidR="006B2F86" w:rsidRDefault="006F2969" w:rsidP="00E71FC3">
      <w:pPr>
        <w:pStyle w:val="NoSpacing"/>
      </w:pPr>
      <w:r>
        <w:rPr>
          <w:u w:val="single"/>
        </w:rPr>
        <w:t>John KYNGESTON</w:t>
      </w:r>
      <w:r>
        <w:t xml:space="preserve">  </w:t>
      </w:r>
      <w:proofErr w:type="gramStart"/>
      <w:r>
        <w:t xml:space="preserve">   (</w:t>
      </w:r>
      <w:proofErr w:type="gramEnd"/>
      <w:r>
        <w:t>d.1503-4)</w:t>
      </w:r>
    </w:p>
    <w:p w14:paraId="4E6C3E0A" w14:textId="1930E4D7" w:rsidR="006F2969" w:rsidRDefault="006F2969" w:rsidP="00E71FC3">
      <w:pPr>
        <w:pStyle w:val="NoSpacing"/>
      </w:pPr>
      <w:r>
        <w:t>of Hull.</w:t>
      </w:r>
    </w:p>
    <w:p w14:paraId="03C7B984" w14:textId="2024B347" w:rsidR="006F2969" w:rsidRDefault="006F2969" w:rsidP="00E71FC3">
      <w:pPr>
        <w:pStyle w:val="NoSpacing"/>
      </w:pPr>
    </w:p>
    <w:p w14:paraId="3AFE78B8" w14:textId="4F6A0116" w:rsidR="006F2969" w:rsidRDefault="006F2969" w:rsidP="00E71FC3">
      <w:pPr>
        <w:pStyle w:val="NoSpacing"/>
      </w:pPr>
    </w:p>
    <w:p w14:paraId="30B88574" w14:textId="064E3936" w:rsidR="006F2969" w:rsidRDefault="006F2969" w:rsidP="00E71FC3">
      <w:pPr>
        <w:pStyle w:val="NoSpacing"/>
      </w:pPr>
      <w:r>
        <w:t xml:space="preserve">  2 Feb.1503</w:t>
      </w:r>
      <w:r>
        <w:tab/>
        <w:t>He made his Will.   (W.Y.E. p.99)</w:t>
      </w:r>
    </w:p>
    <w:p w14:paraId="01F58950" w14:textId="4C0CD5FD" w:rsidR="006F2969" w:rsidRDefault="006F2969" w:rsidP="00E71FC3">
      <w:pPr>
        <w:pStyle w:val="NoSpacing"/>
      </w:pPr>
      <w:r>
        <w:t>10 Sep.1504</w:t>
      </w:r>
      <w:r>
        <w:tab/>
        <w:t>Probate of his Will.   (ibid.)</w:t>
      </w:r>
    </w:p>
    <w:p w14:paraId="237A317D" w14:textId="21C95570" w:rsidR="006F2969" w:rsidRDefault="006F2969" w:rsidP="00E71FC3">
      <w:pPr>
        <w:pStyle w:val="NoSpacing"/>
      </w:pPr>
    </w:p>
    <w:p w14:paraId="43DF7909" w14:textId="6F3335D1" w:rsidR="006F2969" w:rsidRDefault="006F2969" w:rsidP="00E71FC3">
      <w:pPr>
        <w:pStyle w:val="NoSpacing"/>
      </w:pPr>
    </w:p>
    <w:p w14:paraId="1AA4942E" w14:textId="7540C591" w:rsidR="006F2969" w:rsidRPr="006F2969" w:rsidRDefault="006F2969" w:rsidP="00E71FC3">
      <w:pPr>
        <w:pStyle w:val="NoSpacing"/>
      </w:pPr>
      <w:r>
        <w:t>31 March 2019</w:t>
      </w:r>
      <w:bookmarkStart w:id="0" w:name="_GoBack"/>
      <w:bookmarkEnd w:id="0"/>
    </w:p>
    <w:sectPr w:rsidR="006F2969" w:rsidRPr="006F29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AF30C" w14:textId="77777777" w:rsidR="006F2969" w:rsidRDefault="006F2969" w:rsidP="00E71FC3">
      <w:pPr>
        <w:spacing w:after="0" w:line="240" w:lineRule="auto"/>
      </w:pPr>
      <w:r>
        <w:separator/>
      </w:r>
    </w:p>
  </w:endnote>
  <w:endnote w:type="continuationSeparator" w:id="0">
    <w:p w14:paraId="7FE560B7" w14:textId="77777777" w:rsidR="006F2969" w:rsidRDefault="006F29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3E8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4A5F5" w14:textId="77777777" w:rsidR="006F2969" w:rsidRDefault="006F2969" w:rsidP="00E71FC3">
      <w:pPr>
        <w:spacing w:after="0" w:line="240" w:lineRule="auto"/>
      </w:pPr>
      <w:r>
        <w:separator/>
      </w:r>
    </w:p>
  </w:footnote>
  <w:footnote w:type="continuationSeparator" w:id="0">
    <w:p w14:paraId="6A746FA7" w14:textId="77777777" w:rsidR="006F2969" w:rsidRDefault="006F29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969"/>
    <w:rsid w:val="001A7C09"/>
    <w:rsid w:val="00577BD5"/>
    <w:rsid w:val="00656CBA"/>
    <w:rsid w:val="006A1F77"/>
    <w:rsid w:val="006F296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9FACD"/>
  <w15:chartTrackingRefBased/>
  <w15:docId w15:val="{76056E55-07FD-4C2B-9517-0E4E816B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2019-03-31T11:10:00Z</dcterms:created>
  <dcterms:modified xsi:type="dcterms:W3CDTF">2019-03-31T11:12:00Z</dcterms:modified>
</cp:coreProperties>
</file>